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3280E" w14:textId="70EECD97" w:rsidR="00BA00AB" w:rsidRDefault="00C301A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GRISELEY</w:t>
      </w:r>
      <w:r>
        <w:rPr>
          <w:rFonts w:ascii="Times New Roman" w:hAnsi="Times New Roman" w:cs="Times New Roman"/>
          <w:sz w:val="24"/>
          <w:szCs w:val="24"/>
        </w:rPr>
        <w:t xml:space="preserve">       (fl.1422)</w:t>
      </w:r>
    </w:p>
    <w:p w14:paraId="1451FB44" w14:textId="28211847" w:rsidR="00C301AC" w:rsidRDefault="00C301A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AD1497" w14:textId="42FBB28E" w:rsidR="00C301AC" w:rsidRDefault="00C301A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FDD949" w14:textId="21E95584" w:rsidR="00C301AC" w:rsidRDefault="00C301A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Oct.1422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Staffordshire.     (C.F.R. 1422-30 p.11)</w:t>
      </w:r>
    </w:p>
    <w:p w14:paraId="0F827888" w14:textId="1B56A923" w:rsidR="00C301AC" w:rsidRDefault="00C301A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A3723D" w14:textId="276275CA" w:rsidR="00C301AC" w:rsidRDefault="00C301A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4D81E1" w14:textId="5E8119BE" w:rsidR="00C301AC" w:rsidRPr="00C301AC" w:rsidRDefault="00C301A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December 2021</w:t>
      </w:r>
    </w:p>
    <w:sectPr w:rsidR="00C301AC" w:rsidRPr="00C301A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D68AB" w14:textId="77777777" w:rsidR="00C301AC" w:rsidRDefault="00C301AC" w:rsidP="009139A6">
      <w:r>
        <w:separator/>
      </w:r>
    </w:p>
  </w:endnote>
  <w:endnote w:type="continuationSeparator" w:id="0">
    <w:p w14:paraId="2D28C64B" w14:textId="77777777" w:rsidR="00C301AC" w:rsidRDefault="00C301A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B613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0754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F0B2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4529D" w14:textId="77777777" w:rsidR="00C301AC" w:rsidRDefault="00C301AC" w:rsidP="009139A6">
      <w:r>
        <w:separator/>
      </w:r>
    </w:p>
  </w:footnote>
  <w:footnote w:type="continuationSeparator" w:id="0">
    <w:p w14:paraId="157280C8" w14:textId="77777777" w:rsidR="00C301AC" w:rsidRDefault="00C301A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E1C3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79FB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D02A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1A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301AC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180700"/>
  <w15:chartTrackingRefBased/>
  <w15:docId w15:val="{EA5C1184-2790-4F1A-8F23-D8455032A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2021-12-07T19:28:00Z</dcterms:created>
  <dcterms:modified xsi:type="dcterms:W3CDTF">2021-12-07T19:30:00Z</dcterms:modified>
</cp:coreProperties>
</file>